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6CF44" w14:textId="00AE4F0A" w:rsidR="006B2F86" w:rsidRDefault="00CB11C2" w:rsidP="00E71FC3">
      <w:pPr>
        <w:pStyle w:val="NoSpacing"/>
      </w:pPr>
      <w:r>
        <w:rPr>
          <w:u w:val="single"/>
        </w:rPr>
        <w:t>William JOHNSON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14:paraId="3A1ADBEB" w14:textId="33265880" w:rsidR="00CB11C2" w:rsidRDefault="00CB11C2" w:rsidP="00E71FC3">
      <w:pPr>
        <w:pStyle w:val="NoSpacing"/>
      </w:pPr>
      <w:r>
        <w:t>of Newark, Nottinghamshire.</w:t>
      </w:r>
    </w:p>
    <w:p w14:paraId="611DF360" w14:textId="550E91A6" w:rsidR="00CB11C2" w:rsidRDefault="00CB11C2" w:rsidP="00E71FC3">
      <w:pPr>
        <w:pStyle w:val="NoSpacing"/>
      </w:pPr>
    </w:p>
    <w:p w14:paraId="2AF67D19" w14:textId="4D2A0238" w:rsidR="00CB11C2" w:rsidRDefault="00CB11C2" w:rsidP="00E71FC3">
      <w:pPr>
        <w:pStyle w:val="NoSpacing"/>
      </w:pPr>
    </w:p>
    <w:p w14:paraId="5FA40BE3" w14:textId="70E385B1" w:rsidR="00CB11C2" w:rsidRDefault="00CB11C2" w:rsidP="00E71FC3">
      <w:pPr>
        <w:pStyle w:val="NoSpacing"/>
      </w:pPr>
      <w:r>
        <w:t xml:space="preserve">  7 Sep.1503</w:t>
      </w:r>
      <w:r>
        <w:tab/>
        <w:t>He made his Will.   (W.Y.R. p.95)</w:t>
      </w:r>
    </w:p>
    <w:p w14:paraId="638CD900" w14:textId="05A3AE70" w:rsidR="00CB11C2" w:rsidRDefault="00CB11C2" w:rsidP="00E71FC3">
      <w:pPr>
        <w:pStyle w:val="NoSpacing"/>
      </w:pPr>
      <w:r>
        <w:t>12 Oct.</w:t>
      </w:r>
      <w:r>
        <w:tab/>
      </w:r>
      <w:r>
        <w:tab/>
        <w:t>Probate of his Will.   (ibid.)</w:t>
      </w:r>
    </w:p>
    <w:p w14:paraId="7367AC2B" w14:textId="6B44D146" w:rsidR="00CB11C2" w:rsidRDefault="00CB11C2" w:rsidP="00E71FC3">
      <w:pPr>
        <w:pStyle w:val="NoSpacing"/>
      </w:pPr>
    </w:p>
    <w:p w14:paraId="4A1D5ABF" w14:textId="632F3603" w:rsidR="00CB11C2" w:rsidRDefault="00CB11C2" w:rsidP="00E71FC3">
      <w:pPr>
        <w:pStyle w:val="NoSpacing"/>
      </w:pPr>
    </w:p>
    <w:p w14:paraId="25380F1F" w14:textId="739E94D0" w:rsidR="00CB11C2" w:rsidRPr="00CB11C2" w:rsidRDefault="00CB11C2" w:rsidP="00E71FC3">
      <w:pPr>
        <w:pStyle w:val="NoSpacing"/>
      </w:pPr>
      <w:r>
        <w:t>30 January 2019</w:t>
      </w:r>
      <w:bookmarkStart w:id="0" w:name="_GoBack"/>
      <w:bookmarkEnd w:id="0"/>
    </w:p>
    <w:sectPr w:rsidR="00CB11C2" w:rsidRPr="00CB11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602C" w14:textId="77777777" w:rsidR="00CB11C2" w:rsidRDefault="00CB11C2" w:rsidP="00E71FC3">
      <w:pPr>
        <w:spacing w:after="0" w:line="240" w:lineRule="auto"/>
      </w:pPr>
      <w:r>
        <w:separator/>
      </w:r>
    </w:p>
  </w:endnote>
  <w:endnote w:type="continuationSeparator" w:id="0">
    <w:p w14:paraId="65C24774" w14:textId="77777777" w:rsidR="00CB11C2" w:rsidRDefault="00CB11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E7B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8BDEA" w14:textId="77777777" w:rsidR="00CB11C2" w:rsidRDefault="00CB11C2" w:rsidP="00E71FC3">
      <w:pPr>
        <w:spacing w:after="0" w:line="240" w:lineRule="auto"/>
      </w:pPr>
      <w:r>
        <w:separator/>
      </w:r>
    </w:p>
  </w:footnote>
  <w:footnote w:type="continuationSeparator" w:id="0">
    <w:p w14:paraId="77E75F50" w14:textId="77777777" w:rsidR="00CB11C2" w:rsidRDefault="00CB11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1C2"/>
    <w:rsid w:val="001A7C09"/>
    <w:rsid w:val="00577BD5"/>
    <w:rsid w:val="00656CBA"/>
    <w:rsid w:val="006A1F77"/>
    <w:rsid w:val="00733BE7"/>
    <w:rsid w:val="00AB52E8"/>
    <w:rsid w:val="00B16D3F"/>
    <w:rsid w:val="00BB41AC"/>
    <w:rsid w:val="00CB11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11988"/>
  <w15:chartTrackingRefBased/>
  <w15:docId w15:val="{2C1CF829-7168-4A31-A8CB-65EA1861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2019-01-30T22:09:00Z</dcterms:created>
  <dcterms:modified xsi:type="dcterms:W3CDTF">2019-01-30T22:11:00Z</dcterms:modified>
</cp:coreProperties>
</file>